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786A9316"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2B99B286" w14:textId="77777777" w:rsidR="00A672D6" w:rsidRPr="002F2F99" w:rsidRDefault="00A672D6"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0769D053" w14:textId="12590BC2" w:rsidR="001033C2" w:rsidRPr="00C1685A" w:rsidRDefault="001033C2" w:rsidP="001033C2">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sdt>
              <w:sdtPr>
                <w:rPr>
                  <w:rFonts w:ascii="Arial" w:hAnsi="Arial" w:cs="Arial"/>
                  <w:b/>
                  <w:sz w:val="22"/>
                  <w:szCs w:val="22"/>
                </w:rPr>
                <w:alias w:val="Leistung"/>
                <w:tag w:val="Leistung"/>
                <w:id w:val="-1769530528"/>
                <w:placeholder>
                  <w:docPart w:val="ACB8C245AD4441E4AF496D17C598F9C6"/>
                </w:placeholder>
                <w:dataBinding w:prefixMappings="xmlns:ns0='http://schemas.microsoft.com/office/2006/metadata/properties' xmlns:ns1='http://www.w3.org/2001/XMLSchema-instance' xmlns:ns2='http://schemas.microsoft.com/office/infopath/2007/PartnerControls' xmlns:ns3='24356ef9-a830-4138-98ad-42cc54dd7472' xmlns:ns4='http://schemas.microsoft.com/sharepoint/v3' " w:xpath="/ns0:properties[1]/documentManagement[1]/ns3:Leistung[1]" w:storeItemID="{A3725A81-41C5-4DAB-949B-D556FF4CEE71}"/>
                <w:text w:multiLine="1"/>
              </w:sdtPr>
              <w:sdtEndPr/>
              <w:sdtContent>
                <w:r w:rsidR="00755ED6" w:rsidRPr="00755ED6">
                  <w:rPr>
                    <w:rFonts w:ascii="Arial" w:hAnsi="Arial" w:cs="Arial"/>
                    <w:b/>
                    <w:sz w:val="22"/>
                    <w:szCs w:val="22"/>
                  </w:rPr>
                  <w:t>Lieferung und Installation von MTT-Geräten inkl. Software</w:t>
                </w:r>
              </w:sdtContent>
            </w:sdt>
          </w:p>
          <w:p w14:paraId="178FBBED" w14:textId="6322CBCA" w:rsidR="00847A71" w:rsidRPr="00EA19ED" w:rsidRDefault="001033C2" w:rsidP="00096832">
            <w:pPr>
              <w:autoSpaceDE w:val="0"/>
              <w:autoSpaceDN w:val="0"/>
              <w:adjustRightInd w:val="0"/>
              <w:ind w:left="2014" w:hanging="2014"/>
              <w:rPr>
                <w:rFonts w:ascii="Arial" w:hAnsi="Arial" w:cs="Arial"/>
                <w:sz w:val="20"/>
                <w:szCs w:val="20"/>
              </w:rPr>
            </w:pPr>
            <w:proofErr w:type="spellStart"/>
            <w:r w:rsidRPr="00C1685A">
              <w:rPr>
                <w:rFonts w:ascii="Arial" w:hAnsi="Arial" w:cs="Arial"/>
                <w:b/>
                <w:spacing w:val="-1"/>
                <w:sz w:val="22"/>
                <w:szCs w:val="22"/>
              </w:rPr>
              <w:t>Az</w:t>
            </w:r>
            <w:proofErr w:type="spellEnd"/>
            <w:r w:rsidRPr="00C1685A">
              <w:rPr>
                <w:rFonts w:ascii="Arial" w:hAnsi="Arial" w:cs="Arial"/>
                <w:b/>
                <w:spacing w:val="-1"/>
                <w:sz w:val="22"/>
                <w:szCs w:val="22"/>
              </w:rPr>
              <w:t>:</w:t>
            </w:r>
            <w:r w:rsidRPr="00C1685A">
              <w:rPr>
                <w:rFonts w:ascii="Arial" w:hAnsi="Arial" w:cs="Arial"/>
                <w:b/>
                <w:spacing w:val="-1"/>
                <w:sz w:val="22"/>
                <w:szCs w:val="22"/>
              </w:rPr>
              <w:tab/>
            </w:r>
            <w:sdt>
              <w:sdtPr>
                <w:rPr>
                  <w:rFonts w:ascii="Arial" w:hAnsi="Arial" w:cs="Arial"/>
                  <w:b/>
                  <w:spacing w:val="-1"/>
                  <w:sz w:val="22"/>
                  <w:szCs w:val="22"/>
                </w:rPr>
                <w:alias w:val="Aktenzeichen"/>
                <w:tag w:val="Aktenzeichen"/>
                <w:id w:val="-1415549527"/>
                <w:placeholder>
                  <w:docPart w:val="977C0FB5137248D99E90DF813B0D8A96"/>
                </w:placeholder>
                <w:dataBinding w:prefixMappings="xmlns:ns0='http://schemas.microsoft.com/office/2006/metadata/properties' xmlns:ns1='http://www.w3.org/2001/XMLSchema-instance' xmlns:ns2='http://schemas.microsoft.com/office/infopath/2007/PartnerControls' xmlns:ns3='24356ef9-a830-4138-98ad-42cc54dd7472' xmlns:ns4='http://schemas.microsoft.com/sharepoint/v3' " w:xpath="/ns0:properties[1]/documentManagement[1]/ns3:Aktenzeichen[1]" w:storeItemID="{A3725A81-41C5-4DAB-949B-D556FF4CEE71}"/>
                <w:text/>
              </w:sdtPr>
              <w:sdtEndPr/>
              <w:sdtContent>
                <w:r w:rsidR="00A55B09">
                  <w:rPr>
                    <w:rFonts w:ascii="Arial" w:hAnsi="Arial" w:cs="Arial"/>
                    <w:b/>
                    <w:spacing w:val="-1"/>
                    <w:sz w:val="22"/>
                    <w:szCs w:val="22"/>
                  </w:rPr>
                  <w:t>24-26 (200)</w:t>
                </w:r>
                <w:r w:rsidR="00A20587">
                  <w:rPr>
                    <w:rFonts w:ascii="Arial" w:hAnsi="Arial" w:cs="Arial"/>
                    <w:b/>
                    <w:spacing w:val="-1"/>
                    <w:sz w:val="22"/>
                    <w:szCs w:val="22"/>
                  </w:rPr>
                  <w:t xml:space="preserve"> SPO</w:t>
                </w:r>
              </w:sdtContent>
            </w:sdt>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60EAE46E"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sdt>
        <w:sdtPr>
          <w:rPr>
            <w:rFonts w:ascii="Arial" w:hAnsi="Arial" w:cs="Arial"/>
            <w:bCs/>
            <w:sz w:val="20"/>
            <w:szCs w:val="20"/>
          </w:rPr>
          <w:alias w:val="Aktenzeichen"/>
          <w:tag w:val="Aktenzeichen"/>
          <w:id w:val="891238121"/>
          <w:placeholder>
            <w:docPart w:val="B6492E0156CD4270838E0E56B5370EE6"/>
          </w:placeholder>
          <w:dataBinding w:prefixMappings="xmlns:ns0='http://schemas.microsoft.com/office/2006/metadata/properties' xmlns:ns1='http://www.w3.org/2001/XMLSchema-instance' xmlns:ns2='http://schemas.microsoft.com/office/infopath/2007/PartnerControls' xmlns:ns3='24356ef9-a830-4138-98ad-42cc54dd7472' xmlns:ns4='http://schemas.microsoft.com/sharepoint/v3' " w:xpath="/ns0:properties[1]/documentManagement[1]/ns3:Aktenzeichen[1]" w:storeItemID="{A3725A81-41C5-4DAB-949B-D556FF4CEE71}"/>
          <w:text/>
        </w:sdtPr>
        <w:sdtEndPr/>
        <w:sdtContent>
          <w:r w:rsidR="00A20587">
            <w:rPr>
              <w:rFonts w:ascii="Arial" w:hAnsi="Arial" w:cs="Arial"/>
              <w:bCs/>
              <w:sz w:val="20"/>
              <w:szCs w:val="20"/>
            </w:rPr>
            <w:t>24-26 (200) SPO</w:t>
          </w:r>
        </w:sdtContent>
      </w:sdt>
    </w:p>
    <w:p w14:paraId="48AAA63A" w14:textId="3914586A" w:rsidR="00583C95" w:rsidRPr="00583C95" w:rsidRDefault="00471B21"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w:t>
      </w:r>
      <w:r w:rsidR="00511500">
        <w:rPr>
          <w:rFonts w:ascii="Arial" w:hAnsi="Arial" w:cs="Arial"/>
          <w:bCs/>
          <w:sz w:val="20"/>
          <w:szCs w:val="20"/>
        </w:rPr>
        <w:t>ieter</w:t>
      </w:r>
    </w:p>
    <w:p w14:paraId="55B7E2B9" w14:textId="77777777" w:rsidR="00583C95" w:rsidRPr="00583C95" w:rsidRDefault="00471B21"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471B21"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471B21"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690DCFB9" w14:textId="77777777"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2D012F90"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Dies gilt nicht</w:t>
      </w:r>
      <w:r w:rsidR="007A3604">
        <w:rPr>
          <w:rFonts w:ascii="Arial" w:hAnsi="Arial" w:cs="Arial"/>
          <w:sz w:val="20"/>
          <w:szCs w:val="20"/>
        </w:rPr>
        <w:t>,</w:t>
      </w:r>
      <w:r w:rsidRPr="006C56DE">
        <w:rPr>
          <w:rFonts w:ascii="Arial" w:hAnsi="Arial" w:cs="Arial"/>
          <w:sz w:val="20"/>
          <w:szCs w:val="20"/>
        </w:rPr>
        <w:t xml:space="preserve">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3A64E464" w14:textId="3764B1AE"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lohns (Mindestlohngesetz) Mi</w:t>
      </w:r>
      <w:r w:rsidR="007A3604">
        <w:rPr>
          <w:rFonts w:ascii="Arial" w:hAnsi="Arial" w:cs="Arial"/>
          <w:sz w:val="20"/>
          <w:szCs w:val="20"/>
        </w:rPr>
        <w:t>L</w:t>
      </w:r>
      <w:r w:rsidRPr="006C56DE">
        <w:rPr>
          <w:rFonts w:ascii="Arial" w:hAnsi="Arial" w:cs="Arial"/>
          <w:sz w:val="20"/>
          <w:szCs w:val="20"/>
        </w:rPr>
        <w:t>oG mit einer Geldbuße von wenigstens 2.500,00 EUR belegt worden/sind und damit die Voraussetzung für ein Ausschluss von der Auftragsvergabe nach § 19 Abs. 1 und 3 Mi</w:t>
      </w:r>
      <w:r w:rsidR="007A3604">
        <w:rPr>
          <w:rFonts w:ascii="Arial" w:hAnsi="Arial" w:cs="Arial"/>
          <w:sz w:val="20"/>
          <w:szCs w:val="20"/>
        </w:rPr>
        <w:t>L</w:t>
      </w:r>
      <w:r w:rsidRPr="006C56DE">
        <w:rPr>
          <w:rFonts w:ascii="Arial" w:hAnsi="Arial" w:cs="Arial"/>
          <w:sz w:val="20"/>
          <w:szCs w:val="20"/>
        </w:rPr>
        <w:t xml:space="preserve">oG </w:t>
      </w:r>
      <w:r w:rsidRPr="006C56DE">
        <w:rPr>
          <w:rFonts w:ascii="Arial" w:hAnsi="Arial" w:cs="Arial"/>
          <w:sz w:val="20"/>
          <w:szCs w:val="20"/>
          <w:u w:val="single"/>
        </w:rPr>
        <w:t>nicht</w:t>
      </w:r>
      <w:r w:rsidRPr="006C56DE">
        <w:rPr>
          <w:rFonts w:ascii="Arial" w:hAnsi="Arial" w:cs="Arial"/>
          <w:sz w:val="20"/>
          <w:szCs w:val="20"/>
        </w:rPr>
        <w:t xml:space="preserve"> vorliegt. </w:t>
      </w:r>
    </w:p>
    <w:p w14:paraId="56A82FDB" w14:textId="0D40CD89" w:rsidR="00A672D6" w:rsidRDefault="00A672D6" w:rsidP="002B5024">
      <w:pPr>
        <w:pStyle w:val="Listenabsatz"/>
        <w:ind w:left="284"/>
        <w:jc w:val="both"/>
        <w:rPr>
          <w:rFonts w:ascii="Arial" w:hAnsi="Arial" w:cs="Arial"/>
          <w:sz w:val="20"/>
          <w:szCs w:val="20"/>
        </w:rPr>
      </w:pPr>
    </w:p>
    <w:p w14:paraId="0A19C69B" w14:textId="77777777" w:rsidR="00A672D6" w:rsidRPr="006C56DE" w:rsidRDefault="00A672D6" w:rsidP="002B5024">
      <w:pPr>
        <w:pStyle w:val="Listenabsatz"/>
        <w:ind w:left="284"/>
        <w:jc w:val="both"/>
        <w:rPr>
          <w:rFonts w:ascii="Arial" w:hAnsi="Arial" w:cs="Arial"/>
          <w:sz w:val="20"/>
          <w:szCs w:val="20"/>
        </w:rPr>
      </w:pP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lastRenderedPageBreak/>
        <w:t>Prüffähige Unterlagen</w:t>
      </w:r>
    </w:p>
    <w:p w14:paraId="7058E718" w14:textId="19E4E6E0"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7D79EC8C" w14:textId="4974BA82" w:rsidR="00A672D6" w:rsidRDefault="00A672D6" w:rsidP="004B0B37">
      <w:pPr>
        <w:ind w:left="284"/>
        <w:jc w:val="both"/>
        <w:rPr>
          <w:rFonts w:ascii="Arial" w:hAnsi="Arial" w:cs="Arial"/>
          <w:sz w:val="20"/>
          <w:szCs w:val="20"/>
        </w:rPr>
      </w:pPr>
    </w:p>
    <w:p w14:paraId="1E23EC9D" w14:textId="77777777" w:rsidR="00A672D6" w:rsidRDefault="00A672D6" w:rsidP="004B0B37">
      <w:pPr>
        <w:ind w:left="284"/>
        <w:jc w:val="both"/>
        <w:rPr>
          <w:rFonts w:ascii="Arial" w:hAnsi="Arial" w:cs="Arial"/>
          <w:sz w:val="20"/>
          <w:szCs w:val="20"/>
        </w:rPr>
      </w:pPr>
    </w:p>
    <w:p w14:paraId="5D9065C6" w14:textId="77777777" w:rsidR="00A672D6" w:rsidRDefault="00471B21" w:rsidP="00A672D6">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47F035853AFD4E0E9994F47C77913A98"/>
          </w:placeholder>
        </w:sdtPr>
        <w:sdtEndPr/>
        <w:sdtContent>
          <w:r w:rsidR="00A672D6">
            <w:rPr>
              <w:rFonts w:ascii="Arial" w:hAnsi="Arial" w:cs="Arial"/>
              <w:b/>
              <w:color w:val="FF0000"/>
              <w:sz w:val="20"/>
              <w:szCs w:val="20"/>
            </w:rPr>
            <w:t>………………………..</w:t>
          </w:r>
        </w:sdtContent>
      </w:sdt>
      <w:r w:rsidR="00A672D6">
        <w:rPr>
          <w:rFonts w:ascii="Arial" w:hAnsi="Arial" w:cs="Arial"/>
          <w:b/>
          <w:sz w:val="20"/>
          <w:szCs w:val="20"/>
        </w:rPr>
        <w:t xml:space="preserve"> </w:t>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t xml:space="preserve"> </w:t>
      </w:r>
      <w:sdt>
        <w:sdtPr>
          <w:rPr>
            <w:rFonts w:ascii="Arial" w:hAnsi="Arial" w:cs="Arial"/>
            <w:b/>
            <w:color w:val="FF0000"/>
            <w:sz w:val="20"/>
            <w:szCs w:val="20"/>
          </w:rPr>
          <w:id w:val="-683440441"/>
          <w:placeholder>
            <w:docPart w:val="CB7A80A4C4114B1EADFB237F5885B57A"/>
          </w:placeholder>
        </w:sdtPr>
        <w:sdtEndPr/>
        <w:sdtContent>
          <w:r w:rsidR="00A672D6">
            <w:rPr>
              <w:rFonts w:ascii="Arial" w:hAnsi="Arial" w:cs="Arial"/>
              <w:b/>
              <w:color w:val="FF0000"/>
              <w:sz w:val="20"/>
              <w:szCs w:val="20"/>
            </w:rPr>
            <w:t xml:space="preserve">………………… </w:t>
          </w:r>
        </w:sdtContent>
      </w:sdt>
    </w:p>
    <w:p w14:paraId="079D4F6D" w14:textId="77777777" w:rsidR="00A672D6" w:rsidRDefault="00A672D6" w:rsidP="00A672D6">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38FCAAB1" w14:textId="77777777" w:rsidR="00A672D6" w:rsidRDefault="00A672D6" w:rsidP="00A672D6">
      <w:pPr>
        <w:autoSpaceDE w:val="0"/>
        <w:autoSpaceDN w:val="0"/>
        <w:adjustRightInd w:val="0"/>
        <w:ind w:left="360" w:hanging="360"/>
        <w:jc w:val="both"/>
        <w:rPr>
          <w:rFonts w:ascii="Arial" w:hAnsi="Arial" w:cs="Arial"/>
          <w:sz w:val="20"/>
          <w:szCs w:val="20"/>
        </w:rPr>
      </w:pPr>
    </w:p>
    <w:p w14:paraId="502D1494" w14:textId="77777777" w:rsidR="00A672D6" w:rsidRDefault="00A672D6" w:rsidP="00A672D6">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6C7B4828" w14:textId="77777777" w:rsidR="00A672D6" w:rsidRDefault="00A672D6" w:rsidP="00A672D6">
      <w:pPr>
        <w:autoSpaceDE w:val="0"/>
        <w:autoSpaceDN w:val="0"/>
        <w:adjustRightInd w:val="0"/>
        <w:rPr>
          <w:rFonts w:ascii="Arial" w:eastAsiaTheme="minorHAnsi" w:hAnsi="Arial" w:cs="Arial"/>
          <w:color w:val="808080" w:themeColor="background1" w:themeShade="80"/>
          <w:sz w:val="20"/>
          <w:szCs w:val="20"/>
          <w:lang w:eastAsia="en-US"/>
        </w:rPr>
      </w:pPr>
    </w:p>
    <w:p w14:paraId="6AFE3CA4" w14:textId="366956CA" w:rsidR="00A672D6" w:rsidRDefault="00A672D6" w:rsidP="004B0B37">
      <w:pPr>
        <w:ind w:left="284"/>
        <w:jc w:val="both"/>
        <w:rPr>
          <w:rFonts w:ascii="Arial" w:hAnsi="Arial" w:cs="Arial"/>
          <w:sz w:val="20"/>
          <w:szCs w:val="20"/>
        </w:rPr>
      </w:pPr>
    </w:p>
    <w:p w14:paraId="02335CED" w14:textId="77777777" w:rsidR="00A672D6" w:rsidRPr="00EA19ED" w:rsidRDefault="00A672D6" w:rsidP="004B0B37">
      <w:pPr>
        <w:ind w:left="284"/>
        <w:jc w:val="both"/>
        <w:rPr>
          <w:rFonts w:ascii="Arial" w:hAnsi="Arial" w:cs="Arial"/>
          <w:bCs/>
          <w:sz w:val="20"/>
          <w:szCs w:val="20"/>
        </w:rPr>
      </w:pPr>
    </w:p>
    <w:sectPr w:rsidR="00A672D6" w:rsidRPr="00EA19ED" w:rsidSect="00B16E0C">
      <w:headerReference w:type="default" r:id="rId11"/>
      <w:footerReference w:type="default" r:id="rId12"/>
      <w:headerReference w:type="first" r:id="rId13"/>
      <w:footerReference w:type="first" r:id="rId14"/>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42677" w14:textId="77777777" w:rsidR="002978A9" w:rsidRDefault="002978A9">
      <w:r>
        <w:separator/>
      </w:r>
    </w:p>
  </w:endnote>
  <w:endnote w:type="continuationSeparator" w:id="0">
    <w:p w14:paraId="708211B8" w14:textId="77777777" w:rsidR="002978A9" w:rsidRDefault="00297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77777777"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5761" w14:textId="3865B4A3" w:rsidR="00B43F38" w:rsidRPr="00B43F38" w:rsidRDefault="00A53F2C">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12</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D99A0" w14:textId="77777777" w:rsidR="002978A9" w:rsidRDefault="002978A9">
      <w:r>
        <w:separator/>
      </w:r>
    </w:p>
  </w:footnote>
  <w:footnote w:type="continuationSeparator" w:id="0">
    <w:p w14:paraId="0F16ADF6" w14:textId="77777777" w:rsidR="002978A9" w:rsidRDefault="00297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1125854175">
    <w:abstractNumId w:val="4"/>
  </w:num>
  <w:num w:numId="2" w16cid:durableId="716858124">
    <w:abstractNumId w:val="6"/>
  </w:num>
  <w:num w:numId="3" w16cid:durableId="488405371">
    <w:abstractNumId w:val="14"/>
  </w:num>
  <w:num w:numId="4" w16cid:durableId="1058743439">
    <w:abstractNumId w:val="16"/>
  </w:num>
  <w:num w:numId="5" w16cid:durableId="2052488323">
    <w:abstractNumId w:val="3"/>
  </w:num>
  <w:num w:numId="6" w16cid:durableId="2112122788">
    <w:abstractNumId w:val="5"/>
  </w:num>
  <w:num w:numId="7" w16cid:durableId="445854791">
    <w:abstractNumId w:val="17"/>
  </w:num>
  <w:num w:numId="8" w16cid:durableId="610282768">
    <w:abstractNumId w:val="13"/>
  </w:num>
  <w:num w:numId="9" w16cid:durableId="189026069">
    <w:abstractNumId w:val="12"/>
  </w:num>
  <w:num w:numId="10" w16cid:durableId="600720855">
    <w:abstractNumId w:val="9"/>
  </w:num>
  <w:num w:numId="11" w16cid:durableId="2062510552">
    <w:abstractNumId w:val="1"/>
  </w:num>
  <w:num w:numId="12" w16cid:durableId="493423015">
    <w:abstractNumId w:val="10"/>
  </w:num>
  <w:num w:numId="13" w16cid:durableId="1360818798">
    <w:abstractNumId w:val="2"/>
  </w:num>
  <w:num w:numId="14" w16cid:durableId="819468763">
    <w:abstractNumId w:val="15"/>
  </w:num>
  <w:num w:numId="15" w16cid:durableId="1308433696">
    <w:abstractNumId w:val="11"/>
  </w:num>
  <w:num w:numId="16" w16cid:durableId="1965426596">
    <w:abstractNumId w:val="0"/>
  </w:num>
  <w:num w:numId="17" w16cid:durableId="716005509">
    <w:abstractNumId w:val="7"/>
  </w:num>
  <w:num w:numId="18" w16cid:durableId="7321219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IhYJeptzSERqiol6DFnQKVJq9ENti6JpjUQIPCiPfk2Ni3WxmDHe6jgfpkZ6t3ReL4zUMGCP4LcVtmpsXC87g==" w:salt="H1F2HMO5dohr6zygUlGCU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96832"/>
    <w:rsid w:val="000A220D"/>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7101A"/>
    <w:rsid w:val="00272F59"/>
    <w:rsid w:val="00277E33"/>
    <w:rsid w:val="002844DE"/>
    <w:rsid w:val="00287856"/>
    <w:rsid w:val="002978A9"/>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F39D9"/>
    <w:rsid w:val="004005ED"/>
    <w:rsid w:val="00412688"/>
    <w:rsid w:val="00414759"/>
    <w:rsid w:val="004149AB"/>
    <w:rsid w:val="00436EDC"/>
    <w:rsid w:val="004444CF"/>
    <w:rsid w:val="0045060C"/>
    <w:rsid w:val="004624F1"/>
    <w:rsid w:val="0047002F"/>
    <w:rsid w:val="004710AC"/>
    <w:rsid w:val="00471B21"/>
    <w:rsid w:val="0049670F"/>
    <w:rsid w:val="004B0B37"/>
    <w:rsid w:val="004E7CE0"/>
    <w:rsid w:val="004F0CD4"/>
    <w:rsid w:val="004F1F6A"/>
    <w:rsid w:val="004F53B1"/>
    <w:rsid w:val="00503C74"/>
    <w:rsid w:val="00505353"/>
    <w:rsid w:val="00505AF4"/>
    <w:rsid w:val="00511500"/>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27419"/>
    <w:rsid w:val="00737A9B"/>
    <w:rsid w:val="0075029E"/>
    <w:rsid w:val="00755ED6"/>
    <w:rsid w:val="00761E14"/>
    <w:rsid w:val="007630AC"/>
    <w:rsid w:val="00765353"/>
    <w:rsid w:val="00783B5F"/>
    <w:rsid w:val="00791041"/>
    <w:rsid w:val="007A3604"/>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66E6"/>
    <w:rsid w:val="00A20587"/>
    <w:rsid w:val="00A23DF4"/>
    <w:rsid w:val="00A31080"/>
    <w:rsid w:val="00A357DB"/>
    <w:rsid w:val="00A53F2C"/>
    <w:rsid w:val="00A55B09"/>
    <w:rsid w:val="00A61B10"/>
    <w:rsid w:val="00A672D6"/>
    <w:rsid w:val="00A70100"/>
    <w:rsid w:val="00A77D52"/>
    <w:rsid w:val="00A80EA0"/>
    <w:rsid w:val="00A810A7"/>
    <w:rsid w:val="00A93846"/>
    <w:rsid w:val="00AB5EB8"/>
    <w:rsid w:val="00AE0B6E"/>
    <w:rsid w:val="00AE38F3"/>
    <w:rsid w:val="00AF4988"/>
    <w:rsid w:val="00AF634A"/>
    <w:rsid w:val="00B017EE"/>
    <w:rsid w:val="00B027F3"/>
    <w:rsid w:val="00B16E0C"/>
    <w:rsid w:val="00B22442"/>
    <w:rsid w:val="00B24700"/>
    <w:rsid w:val="00B374F3"/>
    <w:rsid w:val="00B40BF4"/>
    <w:rsid w:val="00B43F38"/>
    <w:rsid w:val="00B46A3A"/>
    <w:rsid w:val="00B72F5D"/>
    <w:rsid w:val="00B77C60"/>
    <w:rsid w:val="00B83179"/>
    <w:rsid w:val="00B832DB"/>
    <w:rsid w:val="00B908A4"/>
    <w:rsid w:val="00B92145"/>
    <w:rsid w:val="00B92537"/>
    <w:rsid w:val="00BA0EC5"/>
    <w:rsid w:val="00BB5FB2"/>
    <w:rsid w:val="00BC0B2F"/>
    <w:rsid w:val="00BD2CAD"/>
    <w:rsid w:val="00BE5860"/>
    <w:rsid w:val="00BF0888"/>
    <w:rsid w:val="00C01034"/>
    <w:rsid w:val="00C01CE6"/>
    <w:rsid w:val="00C04813"/>
    <w:rsid w:val="00C06427"/>
    <w:rsid w:val="00C07FE7"/>
    <w:rsid w:val="00C146B9"/>
    <w:rsid w:val="00C1685A"/>
    <w:rsid w:val="00C3778E"/>
    <w:rsid w:val="00C4264F"/>
    <w:rsid w:val="00C46C83"/>
    <w:rsid w:val="00C82E90"/>
    <w:rsid w:val="00C9700B"/>
    <w:rsid w:val="00CB2833"/>
    <w:rsid w:val="00CB37E7"/>
    <w:rsid w:val="00CC6207"/>
    <w:rsid w:val="00CD03B2"/>
    <w:rsid w:val="00CE4278"/>
    <w:rsid w:val="00CF0C75"/>
    <w:rsid w:val="00D11D8D"/>
    <w:rsid w:val="00D16933"/>
    <w:rsid w:val="00D16B6F"/>
    <w:rsid w:val="00D248D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34710"/>
    <w:rsid w:val="00E37633"/>
    <w:rsid w:val="00E37683"/>
    <w:rsid w:val="00E444B7"/>
    <w:rsid w:val="00E52F1A"/>
    <w:rsid w:val="00E56E45"/>
    <w:rsid w:val="00E75E0E"/>
    <w:rsid w:val="00E849EB"/>
    <w:rsid w:val="00E85FBB"/>
    <w:rsid w:val="00E96A54"/>
    <w:rsid w:val="00E97071"/>
    <w:rsid w:val="00EA19ED"/>
    <w:rsid w:val="00EA311C"/>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 w:type="character" w:styleId="Platzhaltertext">
    <w:name w:val="Placeholder Text"/>
    <w:basedOn w:val="Absatz-Standardschriftart"/>
    <w:uiPriority w:val="99"/>
    <w:semiHidden/>
    <w:rsid w:val="007274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903445793">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
      <w:docPartPr>
        <w:name w:val="47F035853AFD4E0E9994F47C77913A98"/>
        <w:category>
          <w:name w:val="Allgemein"/>
          <w:gallery w:val="placeholder"/>
        </w:category>
        <w:types>
          <w:type w:val="bbPlcHdr"/>
        </w:types>
        <w:behaviors>
          <w:behavior w:val="content"/>
        </w:behaviors>
        <w:guid w:val="{33745557-55A3-4EF8-9440-F943086CB47F}"/>
      </w:docPartPr>
      <w:docPartBody>
        <w:p w:rsidR="00C54FE9" w:rsidRDefault="00177010" w:rsidP="00177010">
          <w:pPr>
            <w:pStyle w:val="47F035853AFD4E0E9994F47C77913A98"/>
          </w:pPr>
          <w:r>
            <w:rPr>
              <w:rStyle w:val="Platzhaltertext"/>
            </w:rPr>
            <w:t>Klicken oder tippen Sie hier, um Text einzugeben.</w:t>
          </w:r>
        </w:p>
      </w:docPartBody>
    </w:docPart>
    <w:docPart>
      <w:docPartPr>
        <w:name w:val="CB7A80A4C4114B1EADFB237F5885B57A"/>
        <w:category>
          <w:name w:val="Allgemein"/>
          <w:gallery w:val="placeholder"/>
        </w:category>
        <w:types>
          <w:type w:val="bbPlcHdr"/>
        </w:types>
        <w:behaviors>
          <w:behavior w:val="content"/>
        </w:behaviors>
        <w:guid w:val="{574A7D02-0E56-4707-B8D3-3096AD24B114}"/>
      </w:docPartPr>
      <w:docPartBody>
        <w:p w:rsidR="00C54FE9" w:rsidRDefault="00177010" w:rsidP="00177010">
          <w:pPr>
            <w:pStyle w:val="CB7A80A4C4114B1EADFB237F5885B57A"/>
          </w:pPr>
          <w:r>
            <w:rPr>
              <w:rStyle w:val="Platzhaltertext"/>
            </w:rPr>
            <w:t>Klicken oder tippen Sie hier, um Text einzugeben.</w:t>
          </w:r>
        </w:p>
      </w:docPartBody>
    </w:docPart>
    <w:docPart>
      <w:docPartPr>
        <w:name w:val="ACB8C245AD4441E4AF496D17C598F9C6"/>
        <w:category>
          <w:name w:val="Allgemein"/>
          <w:gallery w:val="placeholder"/>
        </w:category>
        <w:types>
          <w:type w:val="bbPlcHdr"/>
        </w:types>
        <w:behaviors>
          <w:behavior w:val="content"/>
        </w:behaviors>
        <w:guid w:val="{21E2B18C-83F8-4189-A5C6-52FAD8F7620B}"/>
      </w:docPartPr>
      <w:docPartBody>
        <w:p w:rsidR="008D0C75" w:rsidRDefault="00234A18">
          <w:r w:rsidRPr="00D21D20">
            <w:rPr>
              <w:rStyle w:val="Platzhaltertext"/>
            </w:rPr>
            <w:t>[Leistung]</w:t>
          </w:r>
        </w:p>
      </w:docPartBody>
    </w:docPart>
    <w:docPart>
      <w:docPartPr>
        <w:name w:val="977C0FB5137248D99E90DF813B0D8A96"/>
        <w:category>
          <w:name w:val="Allgemein"/>
          <w:gallery w:val="placeholder"/>
        </w:category>
        <w:types>
          <w:type w:val="bbPlcHdr"/>
        </w:types>
        <w:behaviors>
          <w:behavior w:val="content"/>
        </w:behaviors>
        <w:guid w:val="{E3F14F6A-C818-48E9-9E36-FB3999F3EDBE}"/>
      </w:docPartPr>
      <w:docPartBody>
        <w:p w:rsidR="008D0C75" w:rsidRDefault="00234A18">
          <w:r w:rsidRPr="00D21D20">
            <w:rPr>
              <w:rStyle w:val="Platzhaltertext"/>
            </w:rPr>
            <w:t>[Aktenzeichen]</w:t>
          </w:r>
        </w:p>
      </w:docPartBody>
    </w:docPart>
    <w:docPart>
      <w:docPartPr>
        <w:name w:val="B6492E0156CD4270838E0E56B5370EE6"/>
        <w:category>
          <w:name w:val="Allgemein"/>
          <w:gallery w:val="placeholder"/>
        </w:category>
        <w:types>
          <w:type w:val="bbPlcHdr"/>
        </w:types>
        <w:behaviors>
          <w:behavior w:val="content"/>
        </w:behaviors>
        <w:guid w:val="{5044C8C0-9294-40C3-BB5C-57A74972E1A8}"/>
      </w:docPartPr>
      <w:docPartBody>
        <w:p w:rsidR="008D0C75" w:rsidRDefault="00234A18">
          <w:r w:rsidRPr="00D21D20">
            <w:rPr>
              <w:rStyle w:val="Platzhaltertext"/>
            </w:rPr>
            <w:t>[Aktenzeichen]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3B"/>
    <w:rsid w:val="00177010"/>
    <w:rsid w:val="00234A18"/>
    <w:rsid w:val="00323785"/>
    <w:rsid w:val="00414759"/>
    <w:rsid w:val="00583EA4"/>
    <w:rsid w:val="005D693B"/>
    <w:rsid w:val="008D0C75"/>
    <w:rsid w:val="00B92537"/>
    <w:rsid w:val="00C46C83"/>
    <w:rsid w:val="00C54FE9"/>
    <w:rsid w:val="00EA311C"/>
    <w:rsid w:val="00EC73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34A18"/>
    <w:rPr>
      <w:color w:val="808080"/>
    </w:rPr>
  </w:style>
  <w:style w:type="paragraph" w:customStyle="1" w:styleId="392319FFF8BD4B83B6109EE0F59FC2AA">
    <w:name w:val="392319FFF8BD4B83B6109EE0F59FC2AA"/>
    <w:rsid w:val="005D693B"/>
  </w:style>
  <w:style w:type="paragraph" w:customStyle="1" w:styleId="47F035853AFD4E0E9994F47C77913A98">
    <w:name w:val="47F035853AFD4E0E9994F47C77913A98"/>
    <w:rsid w:val="00177010"/>
  </w:style>
  <w:style w:type="paragraph" w:customStyle="1" w:styleId="CB7A80A4C4114B1EADFB237F5885B57A">
    <w:name w:val="CB7A80A4C4114B1EADFB237F5885B57A"/>
    <w:rsid w:val="001770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kumente_x0020_Nachunternehmer_x0020_auf_x0020_Verlangen_x0020_der_x0020_Vergabestelle xmlns="24356ef9-a830-4138-98ad-42cc54dd7472" xsi:nil="true"/>
    <Auftraggeber xmlns="24356ef9-a830-4138-98ad-42cc54dd7472">Reha-Klinik St. Peter Ording gemeinnützige GmbH</Auftraggeber>
    <Mindestanforderungen_x0020_Referenzen xmlns="24356ef9-a830-4138-98ad-42cc54dd7472" xsi:nil="true"/>
    <Gegenstand_x0020_der_x0020_Ausschreibung xmlns="24356ef9-a830-4138-98ad-42cc54dd7472" xsi:nil="true"/>
    <Ausführungszeit_x0020_Ende xmlns="24356ef9-a830-4138-98ad-42cc54dd7472" xsi:nil="true"/>
    <Unterlagen_x0020_Angebot xmlns="24356ef9-a830-4138-98ad-42cc54dd7472" xsi:nil="true"/>
    <Aktenzeichen xmlns="24356ef9-a830-4138-98ad-42cc54dd7472">24-26 (200) SPO</Aktenzeichen>
    <_x002d__x0009_Unterlagen_x0020_Eignungsanforderungen xmlns="24356ef9-a830-4138-98ad-42cc54dd7472">- Eigenerklärung zur Eignung 
- Referenzbogen
 geeignete, prüffähige Unterlagen als Nachweis. 
Als Nachweise werden insbesondere akzeptiert: technische Datenblätter, gültige Konformitätserklärungen (z. B. EU-Konfor-mitätserklärung), Zertifikate akkreditierter Prüfstellen (z. B. CE-Kennzeichnung mit Benannter Stelle, sofern zutreffend) sowie Prüfberichte
</_x002d__x0009_Unterlagen_x0020_Eignungsanforderungen>
    <Leistung xmlns="24356ef9-a830-4138-98ad-42cc54dd7472">Lieferung und Installation von MTT-Geräten inkl. Software</Leistung>
    <Dokument_x0020_Nachunternehmer_x0020_mit_x0020_Angebot xmlns="24356ef9-a830-4138-98ad-42cc54dd7472" xsi:nil="true"/>
    <Verzeichnis_x0020_Leistung_x0020_anderer_x0020_Unternehmen xmlns="24356ef9-a830-4138-98ad-42cc54dd7472" xsi:nil="true"/>
    <Unternehmensdarstellung xmlns="24356ef9-a830-4138-98ad-42cc54dd7472" xsi:nil="true"/>
    <Ausführungszeit_x0020_Beginn xmlns="24356ef9-a830-4138-98ad-42cc54dd7472" xsi:nil="true"/>
    <StartDate xmlns="http://schemas.microsoft.com/sharepoint/v3">2023-02-09T12:41:33+00:00</StartDate>
    <Verzeichnis_x0020_Leistungen_x0020_anderer_x0020_Unternehmen xmlns="24356ef9-a830-4138-98ad-42cc54dd747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4464958C1A2C044AAB87B148F3742184" ma:contentTypeVersion="23" ma:contentTypeDescription="Ein neues Dokument erstellen." ma:contentTypeScope="" ma:versionID="1b53200b8ecab9f55c45c7d5fdb7b517">
  <xsd:schema xmlns:xsd="http://www.w3.org/2001/XMLSchema" xmlns:xs="http://www.w3.org/2001/XMLSchema" xmlns:p="http://schemas.microsoft.com/office/2006/metadata/properties" xmlns:ns1="http://schemas.microsoft.com/sharepoint/v3" xmlns:ns2="4dcfb2fb-8d24-4efe-9f61-cc0fc2d1db2b" xmlns:ns3="24356ef9-a830-4138-98ad-42cc54dd7472" targetNamespace="http://schemas.microsoft.com/office/2006/metadata/properties" ma:root="true" ma:fieldsID="70d8bc8f0fa25d0da17afa8bd6ba671b" ns1:_="" ns2:_="" ns3:_="">
    <xsd:import namespace="http://schemas.microsoft.com/sharepoint/v3"/>
    <xsd:import namespace="4dcfb2fb-8d24-4efe-9f61-cc0fc2d1db2b"/>
    <xsd:import namespace="24356ef9-a830-4138-98ad-42cc54dd7472"/>
    <xsd:element name="properties">
      <xsd:complexType>
        <xsd:sequence>
          <xsd:element name="documentManagement">
            <xsd:complexType>
              <xsd:all>
                <xsd:element ref="ns2:MediaServiceMetadata" minOccurs="0"/>
                <xsd:element ref="ns2:MediaServiceFastMetadata" minOccurs="0"/>
                <xsd:element ref="ns3:Auftraggeber" minOccurs="0"/>
                <xsd:element ref="ns3:Ausführungszeit_x0020_Beginn" minOccurs="0"/>
                <xsd:element ref="ns3:Aktenzeichen" minOccurs="0"/>
                <xsd:element ref="ns1:StartDate" minOccurs="0"/>
                <xsd:element ref="ns3:Ausführungszeit_x0020_Ende" minOccurs="0"/>
                <xsd:element ref="ns3:Dokument_x0020_Nachunternehmer_x0020_mit_x0020_Angebot" minOccurs="0"/>
                <xsd:element ref="ns3:Gegenstand_x0020_der_x0020_Ausschreibung" minOccurs="0"/>
                <xsd:element ref="ns3:Leistung" minOccurs="0"/>
                <xsd:element ref="ns3:Unterlagen_x0020_Angebot" minOccurs="0"/>
                <xsd:element ref="ns3:Unternehmensdarstellung" minOccurs="0"/>
                <xsd:element ref="ns3:Verzeichnis_x0020_Leistung_x0020_anderer_x0020_Unternehmen" minOccurs="0"/>
                <xsd:element ref="ns3:Verzeichnis_x0020_Leistungen_x0020_anderer_x0020_Unternehmen" minOccurs="0"/>
                <xsd:element ref="ns3:Dokumente_x0020_Nachunternehmer_x0020_auf_x0020_Verlangen_x0020_der_x0020_Vergabestelle" minOccurs="0"/>
                <xsd:element ref="ns3:_x002d__x0009_Unterlagen_x0020_Eignungsanforderungen" minOccurs="0"/>
                <xsd:element ref="ns3:Mindestanforderungen_x0020_Referenz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rtDate" ma:index="13" nillable="true" ma:displayName="Anfangsdatum" ma:default="[today]" ma:format="DateOnly" ma:internalName="Start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cfb2fb-8d24-4efe-9f61-cc0fc2d1db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56ef9-a830-4138-98ad-42cc54dd7472" elementFormDefault="qualified">
    <xsd:import namespace="http://schemas.microsoft.com/office/2006/documentManagement/types"/>
    <xsd:import namespace="http://schemas.microsoft.com/office/infopath/2007/PartnerControls"/>
    <xsd:element name="Auftraggeber" ma:index="10" nillable="true" ma:displayName="Auftraggeber" ma:format="Dropdown" ma:internalName="Auftraggeber">
      <xsd:simpleType>
        <xsd:restriction base="dms:Note">
          <xsd:maxLength value="255"/>
        </xsd:restriction>
      </xsd:simpleType>
    </xsd:element>
    <xsd:element name="Ausführungszeit_x0020_Beginn" ma:index="11" nillable="true" ma:displayName="Ausführungszeit Beginn" ma:format="DateOnly" ma:internalName="Ausf_x00fc_hrungszeit_x0020_Beginn">
      <xsd:simpleType>
        <xsd:restriction base="dms:DateTime"/>
      </xsd:simpleType>
    </xsd:element>
    <xsd:element name="Aktenzeichen" ma:index="12" nillable="true" ma:displayName="Aktenzeichen" ma:internalName="Aktenzeichen">
      <xsd:simpleType>
        <xsd:restriction base="dms:Text">
          <xsd:maxLength value="255"/>
        </xsd:restriction>
      </xsd:simpleType>
    </xsd:element>
    <xsd:element name="Ausführungszeit_x0020_Ende" ma:index="14" nillable="true" ma:displayName="Ausführungszeit Ende" ma:format="DateOnly" ma:internalName="Ausf_x00fc_hrungszeit_x0020_Ende">
      <xsd:simpleType>
        <xsd:restriction base="dms:DateTime"/>
      </xsd:simpleType>
    </xsd:element>
    <xsd:element name="Dokument_x0020_Nachunternehmer_x0020_mit_x0020_Angebot" ma:index="15" nillable="true" ma:displayName="Dokument Nachunternehmer mit Angebot" ma:internalName="Dokument_x0020_Nachunternehmer_x0020_mit_x0020_Angebot">
      <xsd:simpleType>
        <xsd:restriction base="dms:Text">
          <xsd:maxLength value="255"/>
        </xsd:restriction>
      </xsd:simpleType>
    </xsd:element>
    <xsd:element name="Gegenstand_x0020_der_x0020_Ausschreibung" ma:index="16" nillable="true" ma:displayName="Gegenstand der Ausschreibung" ma:format="Dropdown" ma:internalName="Gegenstand_x0020_der_x0020_Ausschreibung">
      <xsd:simpleType>
        <xsd:restriction base="dms:Note">
          <xsd:maxLength value="255"/>
        </xsd:restriction>
      </xsd:simpleType>
    </xsd:element>
    <xsd:element name="Leistung" ma:index="17" nillable="true" ma:displayName="Leistung" ma:internalName="Leistung">
      <xsd:simpleType>
        <xsd:restriction base="dms:Note">
          <xsd:maxLength value="255"/>
        </xsd:restriction>
      </xsd:simpleType>
    </xsd:element>
    <xsd:element name="Unterlagen_x0020_Angebot" ma:index="18" nillable="true" ma:displayName="Unterlagen Angebot" ma:internalName="Unterlagen_x0020_Angebot">
      <xsd:simpleType>
        <xsd:restriction base="dms:Note">
          <xsd:maxLength value="255"/>
        </xsd:restriction>
      </xsd:simpleType>
    </xsd:element>
    <xsd:element name="Unternehmensdarstellung" ma:index="19" nillable="true" ma:displayName="Unternehmensdarstellung" ma:internalName="Unternehmensdarstellung">
      <xsd:simpleType>
        <xsd:restriction base="dms:Note">
          <xsd:maxLength value="255"/>
        </xsd:restriction>
      </xsd:simpleType>
    </xsd:element>
    <xsd:element name="Verzeichnis_x0020_Leistung_x0020_anderer_x0020_Unternehmen" ma:index="20" nillable="true" ma:displayName="Verzeichnis Leistungen anderer Unternehmen? (Mit dem Angebot vorzulegen)" ma:internalName="Verzeichnis_x0020_Leistung_x0020_anderer_x0020_Unternehmen">
      <xsd:simpleType>
        <xsd:restriction base="dms:Text">
          <xsd:maxLength value="255"/>
        </xsd:restriction>
      </xsd:simpleType>
    </xsd:element>
    <xsd:element name="Verzeichnis_x0020_Leistungen_x0020_anderer_x0020_Unternehmen" ma:index="21" nillable="true" ma:displayName="Verzeichnis Leistungen anderer Unternehmen? (Auf Verlangen der Vergabestelle vorzulegen)" ma:internalName="Verzeichnis_x0020_Leistungen_x0020_anderer_x0020_Unternehmen">
      <xsd:simpleType>
        <xsd:restriction base="dms:Text">
          <xsd:maxLength value="255"/>
        </xsd:restriction>
      </xsd:simpleType>
    </xsd:element>
    <xsd:element name="Dokumente_x0020_Nachunternehmer_x0020_auf_x0020_Verlangen_x0020_der_x0020_Vergabestelle" ma:index="22" nillable="true" ma:displayName="Dokumente Nachunternehmer auf Verlangen der Vergabestelle" ma:internalName="Dokumente_x0020_Nachunternehmer_x0020_auf_x0020_Verlangen_x0020_der_x0020_Vergabestelle">
      <xsd:simpleType>
        <xsd:restriction base="dms:Note">
          <xsd:maxLength value="255"/>
        </xsd:restriction>
      </xsd:simpleType>
    </xsd:element>
    <xsd:element name="_x002d__x0009_Unterlagen_x0020_Eignungsanforderungen" ma:index="23" nillable="true" ma:displayName="Unterlagen Eignungsanforderungen" ma:format="Dropdown" ma:internalName="_x002D__x0009_Unterlagen_x0020_Eignungsanforderungen">
      <xsd:simpleType>
        <xsd:restriction base="dms:Note">
          <xsd:maxLength value="255"/>
        </xsd:restriction>
      </xsd:simpleType>
    </xsd:element>
    <xsd:element name="Mindestanforderungen_x0020_Referenzen" ma:index="24" nillable="true" ma:displayName="Mindestanforderungen Referenzen" ma:format="Dropdown" ma:internalName="Mindestanforderungen_x0020_Referenze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725A81-41C5-4DAB-949B-D556FF4CEE71}">
  <ds:schemaRefs>
    <ds:schemaRef ds:uri="http://purl.org/dc/elements/1.1/"/>
    <ds:schemaRef ds:uri="http://purl.org/dc/dcmitype/"/>
    <ds:schemaRef ds:uri="http://schemas.microsoft.com/office/2006/metadata/properties"/>
    <ds:schemaRef ds:uri="http://www.w3.org/XML/1998/namespace"/>
    <ds:schemaRef ds:uri="http://schemas.microsoft.com/office/infopath/2007/PartnerControls"/>
    <ds:schemaRef ds:uri="4dcfb2fb-8d24-4efe-9f61-cc0fc2d1db2b"/>
    <ds:schemaRef ds:uri="24356ef9-a830-4138-98ad-42cc54dd7472"/>
    <ds:schemaRef ds:uri="http://schemas.microsoft.com/office/2006/documentManagement/types"/>
    <ds:schemaRef ds:uri="http://schemas.openxmlformats.org/package/2006/metadata/core-properties"/>
    <ds:schemaRef ds:uri="http://schemas.microsoft.com/sharepoint/v3"/>
    <ds:schemaRef ds:uri="http://purl.org/dc/terms/"/>
  </ds:schemaRefs>
</ds:datastoreItem>
</file>

<file path=customXml/itemProps2.xml><?xml version="1.0" encoding="utf-8"?>
<ds:datastoreItem xmlns:ds="http://schemas.openxmlformats.org/officeDocument/2006/customXml" ds:itemID="{CF0A0025-A1D4-4D5C-9BD5-8263DCDC15A8}">
  <ds:schemaRefs>
    <ds:schemaRef ds:uri="http://schemas.microsoft.com/sharepoint/v3/contenttype/forms"/>
  </ds:schemaRefs>
</ds:datastoreItem>
</file>

<file path=customXml/itemProps3.xml><?xml version="1.0" encoding="utf-8"?>
<ds:datastoreItem xmlns:ds="http://schemas.openxmlformats.org/officeDocument/2006/customXml" ds:itemID="{AD41DB13-0EF2-4014-8EB2-475D49A9C4E4}">
  <ds:schemaRefs>
    <ds:schemaRef ds:uri="http://schemas.openxmlformats.org/officeDocument/2006/bibliography"/>
  </ds:schemaRefs>
</ds:datastoreItem>
</file>

<file path=customXml/itemProps4.xml><?xml version="1.0" encoding="utf-8"?>
<ds:datastoreItem xmlns:ds="http://schemas.openxmlformats.org/officeDocument/2006/customXml" ds:itemID="{F1DE5768-377C-497C-B1DA-18ABDDC6A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dcfb2fb-8d24-4efe-9f61-cc0fc2d1db2b"/>
    <ds:schemaRef ds:uri="24356ef9-a830-4138-98ad-42cc54dd7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2</Pages>
  <Words>478</Words>
  <Characters>3514</Characters>
  <Application>Microsoft Office Word</Application>
  <DocSecurity>0</DocSecurity>
  <Lines>29</Lines>
  <Paragraphs>7</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Poller, Thea</cp:lastModifiedBy>
  <cp:revision>5</cp:revision>
  <cp:lastPrinted>2016-10-28T11:14:00Z</cp:lastPrinted>
  <dcterms:created xsi:type="dcterms:W3CDTF">2026-05-11T11:54:00Z</dcterms:created>
  <dcterms:modified xsi:type="dcterms:W3CDTF">2026-05-20T10:19:00Z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0x0101004464958C1A2C044AAB87B148F3742184</vt:lpwstr>
  </property>
</Properties>
</file>